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C7E219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C7FD1">
        <w:rPr>
          <w:b/>
          <w:noProof/>
          <w:sz w:val="24"/>
        </w:rPr>
        <w:fldChar w:fldCharType="begin"/>
      </w:r>
      <w:r w:rsidR="007C7FD1">
        <w:rPr>
          <w:b/>
          <w:noProof/>
          <w:sz w:val="24"/>
        </w:rPr>
        <w:instrText xml:space="preserve"> DOCPROPERTY  TSG/WGRef  \* MERGEFORMAT </w:instrText>
      </w:r>
      <w:r w:rsidR="007C7FD1">
        <w:rPr>
          <w:b/>
          <w:noProof/>
          <w:sz w:val="24"/>
        </w:rPr>
        <w:fldChar w:fldCharType="separate"/>
      </w:r>
      <w:r w:rsidR="001D1CCF">
        <w:rPr>
          <w:b/>
          <w:noProof/>
          <w:sz w:val="24"/>
        </w:rPr>
        <w:t>RAN5</w:t>
      </w:r>
      <w:r w:rsidR="007C7FD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7FD1">
        <w:rPr>
          <w:b/>
          <w:noProof/>
          <w:sz w:val="24"/>
        </w:rPr>
        <w:fldChar w:fldCharType="begin"/>
      </w:r>
      <w:r w:rsidR="007C7FD1">
        <w:rPr>
          <w:b/>
          <w:noProof/>
          <w:sz w:val="24"/>
        </w:rPr>
        <w:instrText xml:space="preserve"> DOCPROPERTY  MtgSeq  \* MERGEFORMAT </w:instrText>
      </w:r>
      <w:r w:rsidR="007C7FD1">
        <w:rPr>
          <w:b/>
          <w:noProof/>
          <w:sz w:val="24"/>
        </w:rPr>
        <w:fldChar w:fldCharType="separate"/>
      </w:r>
      <w:r w:rsidR="00590D27">
        <w:rPr>
          <w:b/>
          <w:noProof/>
          <w:sz w:val="24"/>
        </w:rPr>
        <w:t>90</w:t>
      </w:r>
      <w:r w:rsidR="001D1CCF">
        <w:rPr>
          <w:b/>
          <w:noProof/>
          <w:sz w:val="24"/>
        </w:rPr>
        <w:t>-e</w:t>
      </w:r>
      <w:r w:rsidR="007C7FD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C7FD1">
        <w:rPr>
          <w:b/>
          <w:i/>
          <w:noProof/>
          <w:sz w:val="28"/>
        </w:rPr>
        <w:fldChar w:fldCharType="begin"/>
      </w:r>
      <w:r w:rsidR="007C7FD1">
        <w:rPr>
          <w:b/>
          <w:i/>
          <w:noProof/>
          <w:sz w:val="28"/>
        </w:rPr>
        <w:instrText xml:space="preserve"> DOCPROPERTY  Tdoc#  \* MERGEFORMAT </w:instrText>
      </w:r>
      <w:r w:rsidR="007C7FD1">
        <w:rPr>
          <w:b/>
          <w:i/>
          <w:noProof/>
          <w:sz w:val="28"/>
        </w:rPr>
        <w:fldChar w:fldCharType="separate"/>
      </w:r>
      <w:r w:rsidR="00675527">
        <w:rPr>
          <w:b/>
          <w:i/>
          <w:noProof/>
          <w:sz w:val="28"/>
        </w:rPr>
        <w:t>R5-21</w:t>
      </w:r>
      <w:r w:rsidR="00817F0A">
        <w:rPr>
          <w:b/>
          <w:i/>
          <w:noProof/>
          <w:sz w:val="28"/>
        </w:rPr>
        <w:t>0847</w:t>
      </w:r>
      <w:r w:rsidR="007C7FD1">
        <w:rPr>
          <w:b/>
          <w:i/>
          <w:noProof/>
          <w:sz w:val="28"/>
        </w:rPr>
        <w:fldChar w:fldCharType="end"/>
      </w:r>
      <w:r w:rsidR="00FB59F0" w:rsidRPr="00FB59F0">
        <w:rPr>
          <w:b/>
          <w:i/>
          <w:noProof/>
          <w:sz w:val="28"/>
          <w:highlight w:val="yellow"/>
        </w:rPr>
        <w:t>r1</w:t>
      </w:r>
    </w:p>
    <w:p w14:paraId="7CB45193" w14:textId="46E78246" w:rsidR="001E41F3" w:rsidRDefault="007C7FD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90D27" w:rsidRPr="00590D27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0E0EF5">
        <w:rPr>
          <w:b/>
          <w:noProof/>
          <w:sz w:val="24"/>
        </w:rPr>
        <w:t>22th</w:t>
      </w:r>
      <w:r w:rsidR="00590D27" w:rsidRPr="00590D27">
        <w:rPr>
          <w:b/>
          <w:noProof/>
          <w:sz w:val="24"/>
        </w:rPr>
        <w:t xml:space="preserve"> </w:t>
      </w:r>
      <w:r w:rsidR="00FB0B57">
        <w:rPr>
          <w:b/>
          <w:noProof/>
          <w:sz w:val="24"/>
        </w:rPr>
        <w:t>Feb – 5th Mar</w:t>
      </w:r>
      <w:r w:rsidR="00590D27" w:rsidRPr="00590D27">
        <w:rPr>
          <w:b/>
          <w:noProof/>
          <w:sz w:val="24"/>
        </w:rPr>
        <w:t xml:space="preserve"> 202</w:t>
      </w:r>
      <w:r w:rsidR="00675527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1E52AA" w:rsidR="001E41F3" w:rsidRPr="00410371" w:rsidRDefault="007C7FD1" w:rsidP="007206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206CF">
              <w:rPr>
                <w:b/>
                <w:noProof/>
                <w:sz w:val="28"/>
              </w:rPr>
              <w:t>38.903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C401B0" w:rsidR="001E41F3" w:rsidRPr="00410371" w:rsidRDefault="007C7FD1" w:rsidP="00817F0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17F0A">
              <w:rPr>
                <w:b/>
                <w:noProof/>
                <w:sz w:val="28"/>
              </w:rPr>
              <w:t>0211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0B924E" w:rsidR="001E41F3" w:rsidRPr="00410371" w:rsidRDefault="007C7FD1" w:rsidP="00590D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0D2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454294" w:rsidR="001E41F3" w:rsidRPr="00410371" w:rsidRDefault="007C7FD1" w:rsidP="007206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206CF">
              <w:rPr>
                <w:b/>
                <w:noProof/>
                <w:sz w:val="28"/>
              </w:rPr>
              <w:t>16.6</w:t>
            </w:r>
            <w:r w:rsidR="00590D27">
              <w:rPr>
                <w:b/>
                <w:noProof/>
                <w:sz w:val="28"/>
              </w:rPr>
              <w:t>.</w:t>
            </w:r>
            <w:r w:rsidR="007206C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557D98" w:rsidR="001E41F3" w:rsidRDefault="00817F0A" w:rsidP="00FB0B57">
            <w:pPr>
              <w:pStyle w:val="CRCoverPage"/>
              <w:spacing w:after="0"/>
              <w:ind w:left="100"/>
              <w:rPr>
                <w:noProof/>
              </w:rPr>
            </w:pPr>
            <w:r w:rsidRPr="00817F0A">
              <w:t>Update of FR1 TT for SCell activation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B4E935" w:rsidR="001E41F3" w:rsidRDefault="007C7FD1" w:rsidP="00FB0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B0B57" w:rsidRPr="00FB0B57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50F847" w:rsidR="001E41F3" w:rsidRDefault="007C7FD1" w:rsidP="00FB0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B0B57" w:rsidRPr="00FB0B57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AC66F1" w:rsidR="001E41F3" w:rsidRDefault="007C7FD1" w:rsidP="00FB0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B0B57" w:rsidRPr="00FB0B57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E22647" w:rsidR="001E41F3" w:rsidRDefault="007C7FD1" w:rsidP="00FB0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75527">
              <w:rPr>
                <w:noProof/>
              </w:rPr>
              <w:t>2021</w:t>
            </w:r>
            <w:r w:rsidR="00A15571">
              <w:rPr>
                <w:noProof/>
              </w:rPr>
              <w:t>-01</w:t>
            </w:r>
            <w:r w:rsidR="00FB0B57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8686ED" w:rsidR="001E41F3" w:rsidRDefault="007C7FD1" w:rsidP="00FB0B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B0B5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1CA5CB" w:rsidR="001E41F3" w:rsidRDefault="007C7FD1" w:rsidP="00FB0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B0B57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70BEDF" w:rsidR="001E41F3" w:rsidRDefault="007206CF">
            <w:pPr>
              <w:pStyle w:val="CRCoverPage"/>
              <w:spacing w:after="0"/>
              <w:ind w:left="100"/>
              <w:rPr>
                <w:noProof/>
              </w:rPr>
            </w:pPr>
            <w:r w:rsidRPr="007206CF">
              <w:rPr>
                <w:noProof/>
              </w:rPr>
              <w:t>According to the conclusion from R5-206607, the MU of Es/Noc accuracy over Meas PRBs was changed from ±0.8 dB to ±0.3 dB and applied to FR1 and FR2 RRM testing with baseband combining of AWGN and signal assumed. So the Test Tolerance analysis needed to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DFD37F" w14:textId="77777777" w:rsidR="007206CF" w:rsidRDefault="007206CF" w:rsidP="00720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TT analysis as per ±0.3 dB MU of Es/Noc accuracy over Meas PRBs.</w:t>
            </w:r>
          </w:p>
          <w:p w14:paraId="31C656EC" w14:textId="70C18813" w:rsidR="001E41F3" w:rsidRDefault="007206CF" w:rsidP="00720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attached zip file “38.533 4.5.3.1+4.5.3.2+6.5.3.1+6.5.3.2 TT v4’’ to TR 38.903.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CB66E6" w:rsidR="001E41F3" w:rsidRDefault="007206CF">
            <w:pPr>
              <w:pStyle w:val="CRCoverPage"/>
              <w:spacing w:after="0"/>
              <w:ind w:left="100"/>
              <w:rPr>
                <w:noProof/>
              </w:rPr>
            </w:pPr>
            <w:r w:rsidRPr="007206CF">
              <w:rPr>
                <w:noProof/>
              </w:rPr>
              <w:t>The analysis to derive the Test Tolerance for SCell activation and deactivation test cases would not be finalised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58EFDE" w:rsidR="001E41F3" w:rsidRDefault="007206CF">
            <w:pPr>
              <w:pStyle w:val="CRCoverPage"/>
              <w:spacing w:after="0"/>
              <w:ind w:left="100"/>
              <w:rPr>
                <w:noProof/>
              </w:rPr>
            </w:pPr>
            <w:r w:rsidRPr="007206CF">
              <w:rPr>
                <w:noProof/>
              </w:rPr>
              <w:t>N/A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0A0B79" w:rsidR="001E41F3" w:rsidRDefault="00FB0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66EE35" w:rsidR="001E41F3" w:rsidRDefault="00FB0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CD4B83" w:rsidR="001E41F3" w:rsidRDefault="00FB0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8B69CD" w:rsidR="001E41F3" w:rsidRDefault="007206CF">
            <w:pPr>
              <w:pStyle w:val="CRCoverPage"/>
              <w:spacing w:after="0"/>
              <w:ind w:left="100"/>
              <w:rPr>
                <w:noProof/>
              </w:rPr>
            </w:pPr>
            <w:r w:rsidRPr="007206CF">
              <w:rPr>
                <w:noProof/>
              </w:rPr>
              <w:t>Added .zip file into TR 38.903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35CDE1" w14:textId="77777777" w:rsidR="008863B9" w:rsidRPr="00FB59F0" w:rsidRDefault="00FB59F0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FB59F0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FB59F0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FB59F0">
              <w:rPr>
                <w:noProof/>
                <w:highlight w:val="yellow"/>
                <w:lang w:eastAsia="zh-CN"/>
              </w:rPr>
              <w:t xml:space="preserve"> revision</w:t>
            </w:r>
            <w:bookmarkStart w:id="1" w:name="_GoBack"/>
            <w:bookmarkEnd w:id="1"/>
          </w:p>
          <w:p w14:paraId="6ACA4173" w14:textId="653A59B5" w:rsidR="00FB59F0" w:rsidRDefault="00FB59F0" w:rsidP="00FB59F0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zh-CN"/>
              </w:rPr>
            </w:pPr>
            <w:r w:rsidRPr="00FB59F0">
              <w:rPr>
                <w:noProof/>
                <w:highlight w:val="yellow"/>
                <w:lang w:eastAsia="zh-CN"/>
              </w:rPr>
              <w:t>Remove revision marks in .doc and correct colors in .xls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A2AB0E" w14:textId="77777777" w:rsidR="00C71C8C" w:rsidRDefault="00C71C8C" w:rsidP="00C71C8C">
      <w:pPr>
        <w:pStyle w:val="Separation"/>
      </w:pPr>
      <w:r w:rsidRPr="00032F66">
        <w:lastRenderedPageBreak/>
        <w:t>&lt;Start</w:t>
      </w:r>
      <w:r>
        <w:t xml:space="preserve"> of modified section</w:t>
      </w:r>
      <w:r w:rsidRPr="00032F66">
        <w:t>&gt;</w:t>
      </w:r>
    </w:p>
    <w:p w14:paraId="57034C5E" w14:textId="77777777" w:rsidR="00C71C8C" w:rsidRPr="00C71C8C" w:rsidRDefault="00C71C8C" w:rsidP="00C71C8C">
      <w:pPr>
        <w:rPr>
          <w:rFonts w:eastAsia="MS Mincho"/>
          <w:lang w:eastAsia="ja-JP"/>
        </w:rPr>
      </w:pPr>
    </w:p>
    <w:p w14:paraId="5C8920E9" w14:textId="77777777" w:rsidR="00C71C8C" w:rsidRDefault="00C71C8C" w:rsidP="00C71C8C">
      <w:pPr>
        <w:pStyle w:val="Separation"/>
      </w:pPr>
      <w:r w:rsidRPr="00032F66">
        <w:t>&lt;End</w:t>
      </w:r>
      <w:r>
        <w:t xml:space="preserve"> of modified section</w:t>
      </w:r>
      <w:r w:rsidRPr="00032F66">
        <w:t>&gt;</w:t>
      </w:r>
    </w:p>
    <w:p w14:paraId="1EF3A383" w14:textId="77777777" w:rsidR="007206CF" w:rsidRPr="00FD5A5C" w:rsidRDefault="007206CF" w:rsidP="007206CF">
      <w:pPr>
        <w:pStyle w:val="2"/>
        <w:ind w:left="0" w:firstLine="0"/>
        <w:rPr>
          <w:rFonts w:eastAsia="??"/>
          <w:b/>
          <w:color w:val="FF0000"/>
          <w:sz w:val="24"/>
          <w:szCs w:val="32"/>
        </w:rPr>
      </w:pPr>
      <w:r w:rsidRPr="00052F9E">
        <w:rPr>
          <w:rFonts w:eastAsia="??"/>
          <w:b/>
          <w:color w:val="FF0000"/>
          <w:sz w:val="24"/>
          <w:szCs w:val="32"/>
        </w:rPr>
        <w:t xml:space="preserve">Please </w:t>
      </w:r>
      <w:r w:rsidRPr="00052F9E">
        <w:rPr>
          <w:rFonts w:eastAsia="??"/>
          <w:b/>
          <w:color w:val="FF0000"/>
          <w:sz w:val="24"/>
          <w:szCs w:val="32"/>
          <w:highlight w:val="yellow"/>
        </w:rPr>
        <w:t>remove</w:t>
      </w:r>
      <w:r w:rsidRPr="00052F9E">
        <w:rPr>
          <w:rFonts w:eastAsia="??"/>
          <w:b/>
          <w:color w:val="FF0000"/>
          <w:sz w:val="24"/>
          <w:szCs w:val="32"/>
        </w:rPr>
        <w:t xml:space="preserve"> the “</w:t>
      </w:r>
      <w:r w:rsidRPr="00B50775">
        <w:rPr>
          <w:rFonts w:eastAsia="??"/>
          <w:b/>
          <w:color w:val="FF0000"/>
          <w:sz w:val="24"/>
          <w:szCs w:val="32"/>
          <w:highlight w:val="yellow"/>
        </w:rPr>
        <w:t>38.533 4.5.3</w:t>
      </w:r>
      <w:r>
        <w:rPr>
          <w:rFonts w:eastAsia="??"/>
          <w:b/>
          <w:color w:val="FF0000"/>
          <w:sz w:val="24"/>
          <w:szCs w:val="32"/>
          <w:highlight w:val="yellow"/>
        </w:rPr>
        <w:t>.1+4.5.3.2+6.5.3.1+6.5.3.2 TT v3</w:t>
      </w:r>
      <w:r w:rsidRPr="00B50775">
        <w:rPr>
          <w:rFonts w:eastAsia="??"/>
          <w:b/>
          <w:color w:val="FF0000"/>
          <w:sz w:val="24"/>
          <w:szCs w:val="32"/>
          <w:highlight w:val="yellow"/>
        </w:rPr>
        <w:t>.</w:t>
      </w:r>
      <w:r w:rsidRPr="00052F9E">
        <w:rPr>
          <w:rFonts w:eastAsia="??"/>
          <w:b/>
          <w:color w:val="FF0000"/>
          <w:sz w:val="24"/>
          <w:szCs w:val="32"/>
          <w:highlight w:val="yellow"/>
        </w:rPr>
        <w:t>zip</w:t>
      </w:r>
      <w:r w:rsidRPr="00052F9E">
        <w:rPr>
          <w:rFonts w:eastAsia="??"/>
          <w:b/>
          <w:color w:val="FF0000"/>
          <w:sz w:val="24"/>
          <w:szCs w:val="32"/>
        </w:rPr>
        <w:t>” file from</w:t>
      </w:r>
      <w:r>
        <w:rPr>
          <w:rFonts w:eastAsia="??"/>
          <w:b/>
          <w:color w:val="FF0000"/>
          <w:sz w:val="24"/>
          <w:szCs w:val="32"/>
        </w:rPr>
        <w:t xml:space="preserve"> TR 38.903</w:t>
      </w:r>
    </w:p>
    <w:p w14:paraId="03D4A1F3" w14:textId="77777777" w:rsidR="007206CF" w:rsidRPr="00F1428C" w:rsidRDefault="007206CF" w:rsidP="007206CF">
      <w:pPr>
        <w:pStyle w:val="2"/>
        <w:ind w:left="0" w:firstLine="0"/>
        <w:rPr>
          <w:rFonts w:eastAsia="??"/>
          <w:color w:val="FF0000"/>
          <w:sz w:val="20"/>
          <w:szCs w:val="32"/>
        </w:rPr>
      </w:pPr>
      <w:bookmarkStart w:id="2" w:name="OLE_LINK16"/>
      <w:r w:rsidRPr="00F1428C">
        <w:rPr>
          <w:rFonts w:eastAsia="??"/>
          <w:color w:val="FF0000"/>
          <w:sz w:val="20"/>
          <w:szCs w:val="32"/>
        </w:rPr>
        <w:t>Add the following attached .zip file to TR 38.903:</w:t>
      </w:r>
    </w:p>
    <w:bookmarkEnd w:id="2"/>
    <w:p w14:paraId="0F559416" w14:textId="77777777" w:rsidR="007206CF" w:rsidRPr="00A945E6" w:rsidRDefault="007206CF" w:rsidP="007206CF">
      <w:pPr>
        <w:pStyle w:val="2"/>
        <w:ind w:left="0" w:firstLine="0"/>
        <w:rPr>
          <w:rFonts w:eastAsia="??"/>
          <w:color w:val="FF0000"/>
          <w:sz w:val="20"/>
          <w:szCs w:val="32"/>
        </w:rPr>
      </w:pPr>
      <w:r w:rsidRPr="00F1428C">
        <w:rPr>
          <w:rFonts w:eastAsia="??"/>
          <w:color w:val="FF0000"/>
          <w:sz w:val="20"/>
          <w:szCs w:val="32"/>
        </w:rPr>
        <w:t>“</w:t>
      </w:r>
      <w:r w:rsidRPr="00BF29CB">
        <w:rPr>
          <w:rFonts w:eastAsia="??"/>
          <w:color w:val="FF0000"/>
          <w:sz w:val="20"/>
          <w:szCs w:val="32"/>
        </w:rPr>
        <w:t>38.533 4.5.3.1+4.5.3.2+6.5.3.1+6.5.3.2 TT v4</w:t>
      </w:r>
      <w:r w:rsidRPr="00F1428C">
        <w:rPr>
          <w:rFonts w:eastAsia="??"/>
          <w:color w:val="FF0000"/>
          <w:sz w:val="20"/>
          <w:szCs w:val="32"/>
        </w:rPr>
        <w:t xml:space="preserve">” 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FDBA82" w14:textId="77777777" w:rsidR="009D268F" w:rsidRDefault="009D268F">
      <w:r>
        <w:separator/>
      </w:r>
    </w:p>
  </w:endnote>
  <w:endnote w:type="continuationSeparator" w:id="0">
    <w:p w14:paraId="04DE49E3" w14:textId="77777777" w:rsidR="009D268F" w:rsidRDefault="009D2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265498" w14:textId="77777777" w:rsidR="009D268F" w:rsidRDefault="009D268F">
      <w:r>
        <w:separator/>
      </w:r>
    </w:p>
  </w:footnote>
  <w:footnote w:type="continuationSeparator" w:id="0">
    <w:p w14:paraId="48C29700" w14:textId="77777777" w:rsidR="009D268F" w:rsidRDefault="009D26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206CF" w:rsidRDefault="007206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206CF" w:rsidRDefault="007206C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206CF" w:rsidRDefault="007206C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206CF" w:rsidRDefault="007206C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4C0065"/>
    <w:multiLevelType w:val="hybridMultilevel"/>
    <w:tmpl w:val="886ABAF2"/>
    <w:lvl w:ilvl="0" w:tplc="5686E0C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0EF5"/>
    <w:rsid w:val="00145D43"/>
    <w:rsid w:val="00192C46"/>
    <w:rsid w:val="001A08B3"/>
    <w:rsid w:val="001A7B60"/>
    <w:rsid w:val="001B52F0"/>
    <w:rsid w:val="001B616C"/>
    <w:rsid w:val="001B7A65"/>
    <w:rsid w:val="001D1CCF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70B1"/>
    <w:rsid w:val="0047012A"/>
    <w:rsid w:val="004B75B7"/>
    <w:rsid w:val="0051580D"/>
    <w:rsid w:val="00547111"/>
    <w:rsid w:val="00590D27"/>
    <w:rsid w:val="00592D74"/>
    <w:rsid w:val="00593FD2"/>
    <w:rsid w:val="005E2C44"/>
    <w:rsid w:val="00621188"/>
    <w:rsid w:val="006257ED"/>
    <w:rsid w:val="00665C47"/>
    <w:rsid w:val="00675527"/>
    <w:rsid w:val="00695808"/>
    <w:rsid w:val="006B46FB"/>
    <w:rsid w:val="006E21FB"/>
    <w:rsid w:val="007206CF"/>
    <w:rsid w:val="00792342"/>
    <w:rsid w:val="007977A8"/>
    <w:rsid w:val="007B512A"/>
    <w:rsid w:val="007C2097"/>
    <w:rsid w:val="007C7FD1"/>
    <w:rsid w:val="007D6A07"/>
    <w:rsid w:val="007F7259"/>
    <w:rsid w:val="008040A8"/>
    <w:rsid w:val="00817F0A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268F"/>
    <w:rsid w:val="009E3297"/>
    <w:rsid w:val="009F734F"/>
    <w:rsid w:val="00A15571"/>
    <w:rsid w:val="00A246B6"/>
    <w:rsid w:val="00A47E70"/>
    <w:rsid w:val="00A50CF0"/>
    <w:rsid w:val="00A7671C"/>
    <w:rsid w:val="00AA2CBC"/>
    <w:rsid w:val="00AC5820"/>
    <w:rsid w:val="00AD1CD8"/>
    <w:rsid w:val="00B258BB"/>
    <w:rsid w:val="00B37E96"/>
    <w:rsid w:val="00B67B97"/>
    <w:rsid w:val="00B968C8"/>
    <w:rsid w:val="00BA3EC5"/>
    <w:rsid w:val="00BA51D9"/>
    <w:rsid w:val="00BB2D65"/>
    <w:rsid w:val="00BB5DFC"/>
    <w:rsid w:val="00BD279D"/>
    <w:rsid w:val="00BD6BB8"/>
    <w:rsid w:val="00C66BA2"/>
    <w:rsid w:val="00C71C8C"/>
    <w:rsid w:val="00C95985"/>
    <w:rsid w:val="00CA16CE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0B57"/>
    <w:rsid w:val="00FB59F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C71C8C"/>
    <w:pPr>
      <w:pBdr>
        <w:top w:val="none" w:sz="0" w:space="0" w:color="auto"/>
      </w:pBdr>
    </w:pPr>
    <w:rPr>
      <w:rFonts w:eastAsia="Times New Roman"/>
      <w:b/>
      <w:color w:val="00B0F0"/>
      <w:sz w:val="2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451942-D407-4C57-B22A-444169466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2</Pages>
  <Words>461</Words>
  <Characters>2628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1899-12-31T23:00:00Z</cp:lastPrinted>
  <dcterms:created xsi:type="dcterms:W3CDTF">2020-02-03T08:32:00Z</dcterms:created>
  <dcterms:modified xsi:type="dcterms:W3CDTF">2021-02-27T07:06:00Z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(3)xau+6inG0D5/jmsQk7HmdmfVrvzSRRyYfP71LvzBqclTgK1kI1K8MFDQxSEalHoEM2u5wmi3
9WT5rgn68zUfdthDIjn5OMe/arHFFUc6lIrnVd7B+kuNqkhRMjAQ8uDVRW5dLoLjUKQ5NaMK
itAgdzX6RmJWGC7sbAkG6RvdWlYjWejh6lZJ2DCPwmZnLNFWVX7Zaj2Ji0KPdGKwr3COw+bK
G9VX/XtFTgoXBUiJ09</vt:lpwstr>
  </property>
  <property fmtid="{D5CDD505-2E9C-101B-9397-08002B2CF9AE}" pid="22" name="_2015_ms_pID_7253431">
    <vt:lpwstr>sAL8obw0S0UZ7XOS2FJ2BT207PoIdUMvI3fbBFVRdTCTYvuPaqAfLa
hxdZsfXoCOdWV1d69gUX784dVaXOWIDLpB/hp+hwGKUm/NIaIsDmUY5S/SEdNB/4Jfapuc5T
5LprXrx4hbIVooVAik1Lc33z5FTSdfA2rgKTz8w03RNVpcCvYvKL0IcJaRWw+w4/kUKJpbhT
NhwLlVL/ehBpXfH4INkCAflHaDsgoNDtnYJp</vt:lpwstr>
  </property>
  <property fmtid="{D5CDD505-2E9C-101B-9397-08002B2CF9AE}" pid="23" name="_2015_ms_pID_7253432">
    <vt:lpwstr>9w==</vt:lpwstr>
  </property>
</Properties>
</file>